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F1A" w14:textId="542816F6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680431" w:rsidRPr="006D5960">
        <w:rPr>
          <w:rFonts w:ascii="Arial" w:hAnsi="Arial" w:cs="Arial"/>
          <w:b/>
          <w:color w:val="auto"/>
          <w:sz w:val="28"/>
          <w:szCs w:val="22"/>
        </w:rPr>
        <w:t>0</w:t>
      </w:r>
      <w:r w:rsidR="00FD50EA">
        <w:rPr>
          <w:rFonts w:ascii="Arial" w:hAnsi="Arial" w:cs="Arial"/>
          <w:b/>
          <w:color w:val="auto"/>
          <w:sz w:val="28"/>
          <w:szCs w:val="22"/>
        </w:rPr>
        <w:t>9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</w:p>
    <w:p w14:paraId="01D59688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79FC87B7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67EF6D0B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67372F9C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1272A1" w:rsidRPr="006D5960" w14:paraId="36B4C9A9" w14:textId="77777777" w:rsidTr="000167CC">
        <w:tc>
          <w:tcPr>
            <w:tcW w:w="9464" w:type="dxa"/>
            <w:gridSpan w:val="3"/>
            <w:shd w:val="clear" w:color="auto" w:fill="F2F2F2"/>
          </w:tcPr>
          <w:p w14:paraId="4B2A7419" w14:textId="77777777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1</w:t>
            </w:r>
          </w:p>
        </w:tc>
      </w:tr>
      <w:tr w:rsidR="001272A1" w:rsidRPr="006D5960" w14:paraId="25BC9996" w14:textId="77777777" w:rsidTr="000167CC">
        <w:tc>
          <w:tcPr>
            <w:tcW w:w="534" w:type="dxa"/>
            <w:shd w:val="clear" w:color="auto" w:fill="F2F2F2"/>
          </w:tcPr>
          <w:p w14:paraId="50A9256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40D6F96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127E8EA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C34841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50B6566" w14:textId="77777777" w:rsidTr="000167CC">
        <w:tc>
          <w:tcPr>
            <w:tcW w:w="534" w:type="dxa"/>
            <w:shd w:val="clear" w:color="auto" w:fill="F2F2F2"/>
          </w:tcPr>
          <w:p w14:paraId="4F5CD58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77955B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44D94E7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5FA47CBA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451E6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6540AFE0" w14:textId="77777777" w:rsidTr="000167CC">
        <w:tc>
          <w:tcPr>
            <w:tcW w:w="534" w:type="dxa"/>
            <w:shd w:val="clear" w:color="auto" w:fill="F2F2F2"/>
          </w:tcPr>
          <w:p w14:paraId="713DB8C4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7E638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0619404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11C2DDAD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BBEE413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5F694613" w14:textId="77777777" w:rsidTr="000167CC">
        <w:tc>
          <w:tcPr>
            <w:tcW w:w="534" w:type="dxa"/>
            <w:shd w:val="clear" w:color="auto" w:fill="F2F2F2"/>
          </w:tcPr>
          <w:p w14:paraId="7DA811B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3BBB407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42F64CC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EC5F2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00A8A51" w14:textId="77777777" w:rsidR="001272A1" w:rsidRPr="000167CC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1272A1" w:rsidRPr="006D5960" w14:paraId="293568CE" w14:textId="77777777" w:rsidTr="000167CC">
        <w:tc>
          <w:tcPr>
            <w:tcW w:w="534" w:type="dxa"/>
            <w:shd w:val="clear" w:color="auto" w:fill="F2F2F2"/>
          </w:tcPr>
          <w:p w14:paraId="64B2427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5AC708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6364AAD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27FB4A8F" w14:textId="77777777" w:rsidR="001272A1" w:rsidRPr="006D5960" w:rsidRDefault="00C33B5C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1272A1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6E680FDC" w14:textId="77777777" w:rsidR="001272A1" w:rsidRPr="006D5960" w:rsidRDefault="00C33B5C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74DF46BE" w14:textId="77777777" w:rsidTr="000167C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02604F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357663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2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2"/>
            <w:r w:rsidRPr="006D5960">
              <w:rPr>
                <w:rFonts w:ascii="Arial" w:hAnsi="Arial" w:cs="Arial"/>
              </w:rPr>
              <w:t>:</w:t>
            </w:r>
          </w:p>
          <w:p w14:paraId="450B9CF1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9AD9" w14:textId="77777777" w:rsidR="003F2D66" w:rsidRPr="006D5960" w:rsidRDefault="00C33B5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B9153B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682DB" w14:textId="77777777" w:rsidR="003F2D66" w:rsidRDefault="00C33B5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4916D583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C09E72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2F54723" w14:textId="77777777" w:rsidR="003F2D66" w:rsidRPr="006D5960" w:rsidRDefault="00C33B5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46B6FB9B" w14:textId="77777777" w:rsidR="001E21AC" w:rsidRPr="006D5960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:rsidRPr="006D5960" w14:paraId="7958C9C1" w14:textId="77777777" w:rsidTr="000167CC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9D445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6F5C9C" w14:textId="77777777" w:rsidR="000167CC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  <w:p w14:paraId="32296B5A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27738086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1314759F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42EA2870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1B275C2B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4E41F326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21BB49B8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2BAB137B" w14:textId="77777777" w:rsidR="00FD50EA" w:rsidRPr="00FD50EA" w:rsidRDefault="00FD50EA" w:rsidP="00FD50EA">
            <w:pPr>
              <w:rPr>
                <w:rFonts w:ascii="Arial" w:hAnsi="Arial" w:cs="Arial"/>
              </w:rPr>
            </w:pPr>
          </w:p>
          <w:p w14:paraId="72412E9C" w14:textId="5D17105A" w:rsidR="00FD50EA" w:rsidRPr="00FD50EA" w:rsidRDefault="00FD50EA" w:rsidP="00FD50EA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D1F7" w14:textId="3D50D14B" w:rsidR="00FD50EA" w:rsidRDefault="00FD50EA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D50EA">
              <w:rPr>
                <w:rFonts w:ascii="Arial" w:hAnsi="Arial" w:cs="Arial"/>
                <w:bCs/>
              </w:rPr>
              <w:t>Bitte bestätigen Sie, welche der nachfolgenden Merkmale auf die Referenz zutreffen:</w:t>
            </w:r>
          </w:p>
          <w:p w14:paraId="50165E00" w14:textId="77777777" w:rsidR="00FD50EA" w:rsidRDefault="00FD50EA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9A604D1" w14:textId="6D141C5D" w:rsidR="000167CC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94693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Beratungsleistungen für ein Krankenhaus, einen Krankenhausverbund oder eine vergleichbare Einrichtung des Gesundheitswesens</w:t>
            </w:r>
          </w:p>
          <w:p w14:paraId="0113A05E" w14:textId="77777777" w:rsidR="000167CC" w:rsidRDefault="000167C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4A000E5" w14:textId="47BCC9BF" w:rsidR="000167CC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09305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Projektsteuerungs- oder Projektbegleitungsleistungen</w:t>
            </w:r>
          </w:p>
          <w:p w14:paraId="4A79573A" w14:textId="77777777" w:rsidR="00FD50EA" w:rsidRPr="006D5960" w:rsidRDefault="00FD50EA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94F0784" w14:textId="553099C3" w:rsidR="000167CC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11528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 im Zusammenhang mit baulichen Maßnahmen oder Modernisierungsprojekten</w:t>
            </w:r>
            <w:r w:rsidR="000167CC" w:rsidRPr="000167CC">
              <w:rPr>
                <w:rFonts w:ascii="Arial" w:hAnsi="Arial" w:cs="Arial"/>
                <w:bCs/>
              </w:rPr>
              <w:t>.</w:t>
            </w:r>
          </w:p>
          <w:p w14:paraId="6AF8A196" w14:textId="77777777" w:rsidR="00FD50EA" w:rsidRDefault="00FD50EA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17D2FFC" w14:textId="4BC4C087" w:rsidR="00FD50EA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5304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Qualitätsmanagement, Qualitätssicherung oder Auditierung</w:t>
            </w:r>
          </w:p>
          <w:p w14:paraId="613A132E" w14:textId="77777777" w:rsidR="00FD50EA" w:rsidRDefault="00FD50EA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B409964" w14:textId="6B0CD7F8" w:rsidR="00FD50EA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93247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Erstellung von Audit-, Status- oder Projektberichten</w:t>
            </w:r>
          </w:p>
          <w:p w14:paraId="01EACD41" w14:textId="00707C2F" w:rsidR="00FD50EA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33029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 oder Begleitung bei Veränderungs- oder Organisationsprojekten</w:t>
            </w:r>
          </w:p>
          <w:p w14:paraId="57E020E1" w14:textId="77777777" w:rsidR="000167CC" w:rsidRPr="006D5960" w:rsidRDefault="000167C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C5A2DFB" w14:textId="77777777" w:rsidR="000167CC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59836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Referenzgeber (Unternehmen) und ein Ansprechpartner mit T</w:t>
            </w:r>
            <w:r w:rsidR="000167CC">
              <w:rPr>
                <w:rFonts w:ascii="Arial" w:hAnsi="Arial" w:cs="Arial"/>
                <w:bCs/>
              </w:rPr>
              <w:t>elefonnummer beim Referenzgeber</w:t>
            </w:r>
          </w:p>
          <w:p w14:paraId="3AA2D2A5" w14:textId="77777777" w:rsidR="000167CC" w:rsidRDefault="00C33B5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114131740"/>
                <w:placeholder>
                  <w:docPart w:val="D95575B522504164939F63C4C393776D"/>
                </w:placeholder>
                <w:showingPlcHdr/>
              </w:sdtPr>
              <w:sdtEndPr/>
              <w:sdtContent>
                <w:r w:rsidR="000167C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377E354" w14:textId="77777777" w:rsidR="000167CC" w:rsidRDefault="000167C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D50EA" w:rsidRPr="006D5960" w14:paraId="50072C42" w14:textId="77777777" w:rsidTr="000167CC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AF8CA4" w14:textId="3E39AD9B" w:rsidR="00FD50EA" w:rsidRDefault="00FD50EA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B341A1" w14:textId="3F05880F" w:rsidR="00FD50EA" w:rsidRDefault="00FD50EA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FD50EA">
              <w:rPr>
                <w:rFonts w:ascii="Arial" w:hAnsi="Arial" w:cs="Arial"/>
              </w:rPr>
              <w:t>Kurzbeschreibung des Referenzprojekts</w:t>
            </w:r>
          </w:p>
        </w:tc>
        <w:sdt>
          <w:sdtPr>
            <w:rPr>
              <w:rFonts w:ascii="Arial" w:hAnsi="Arial" w:cs="Arial"/>
              <w:bCs/>
            </w:rPr>
            <w:id w:val="131429936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2E96CFF" w14:textId="4EB51CB1" w:rsidR="00FD50EA" w:rsidRPr="00FD50EA" w:rsidRDefault="00FD50EA" w:rsidP="000167C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727C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E40F2D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7CAFFF95" w14:textId="77777777" w:rsidR="00D16A90" w:rsidRPr="006D5960" w:rsidRDefault="001272A1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br w:type="page"/>
      </w:r>
      <w:bookmarkEnd w:id="1"/>
      <w:r w:rsidR="00D16A90" w:rsidRPr="006D5960">
        <w:rPr>
          <w:rFonts w:ascii="Arial" w:hAnsi="Arial" w:cs="Arial"/>
        </w:rPr>
        <w:lastRenderedPageBreak/>
        <w:t>(</w:t>
      </w:r>
      <w:r w:rsidR="00D16A90" w:rsidRPr="006D5960">
        <w:rPr>
          <w:rFonts w:ascii="Arial" w:hAnsi="Arial" w:cs="Arial"/>
          <w:i/>
        </w:rPr>
        <w:t xml:space="preserve">Bitte ausfüllen [eckige Klammern] und zutreffendes </w:t>
      </w:r>
      <w:r w:rsidR="00D16A90" w:rsidRPr="006D5960">
        <w:rPr>
          <w:rFonts w:ascii="Arial" w:hAnsi="Arial" w:cs="Arial"/>
          <w:b/>
          <w:bCs/>
        </w:rPr>
        <w:sym w:font="Wingdings" w:char="F0A8"/>
      </w:r>
      <w:r w:rsidR="00D16A90" w:rsidRPr="006D5960">
        <w:rPr>
          <w:rFonts w:ascii="Arial" w:hAnsi="Arial" w:cs="Arial"/>
          <w:b/>
          <w:bCs/>
        </w:rPr>
        <w:t xml:space="preserve"> </w:t>
      </w:r>
      <w:r w:rsidR="00D16A90" w:rsidRPr="006D5960">
        <w:rPr>
          <w:rFonts w:ascii="Arial" w:hAnsi="Arial" w:cs="Arial"/>
          <w:i/>
        </w:rPr>
        <w:t>ankreuzen</w:t>
      </w:r>
      <w:r w:rsidR="00D16A90" w:rsidRPr="006D5960">
        <w:rPr>
          <w:rFonts w:ascii="Arial" w:hAnsi="Arial" w:cs="Arial"/>
        </w:rPr>
        <w:t>)</w:t>
      </w:r>
    </w:p>
    <w:p w14:paraId="06ECF829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FD50EA" w:rsidRPr="006D5960" w14:paraId="28149C74" w14:textId="77777777" w:rsidTr="006366E1">
        <w:tc>
          <w:tcPr>
            <w:tcW w:w="9464" w:type="dxa"/>
            <w:gridSpan w:val="3"/>
            <w:shd w:val="clear" w:color="auto" w:fill="F2F2F2"/>
          </w:tcPr>
          <w:p w14:paraId="2C9D42B3" w14:textId="637FE058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 xml:space="preserve">Referenzprojekt 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  <w:tr w:rsidR="00FD50EA" w:rsidRPr="006D5960" w14:paraId="1C633B8A" w14:textId="77777777" w:rsidTr="006366E1">
        <w:tc>
          <w:tcPr>
            <w:tcW w:w="534" w:type="dxa"/>
            <w:shd w:val="clear" w:color="auto" w:fill="F2F2F2"/>
          </w:tcPr>
          <w:p w14:paraId="39C2D64C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2A3F861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677C61C0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32461780"/>
                <w:placeholder>
                  <w:docPart w:val="7961D6F57FE149389D0AD63EC8C5AE2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29BEEBA7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D50EA" w:rsidRPr="006D5960" w14:paraId="1EA27DA6" w14:textId="77777777" w:rsidTr="006366E1">
        <w:tc>
          <w:tcPr>
            <w:tcW w:w="534" w:type="dxa"/>
            <w:shd w:val="clear" w:color="auto" w:fill="F2F2F2"/>
          </w:tcPr>
          <w:p w14:paraId="25EFD6C1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7D0E77BC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2F146E65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25455240"/>
              <w:placeholder>
                <w:docPart w:val="7961D6F57FE149389D0AD63EC8C5AE2B"/>
              </w:placeholder>
              <w:showingPlcHdr/>
            </w:sdtPr>
            <w:sdtEndPr/>
            <w:sdtContent>
              <w:p w14:paraId="3DDBDF59" w14:textId="77777777" w:rsidR="00FD50EA" w:rsidRPr="006D5960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37143E30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D50EA" w:rsidRPr="006D5960" w14:paraId="56633FB6" w14:textId="77777777" w:rsidTr="006366E1">
        <w:tc>
          <w:tcPr>
            <w:tcW w:w="534" w:type="dxa"/>
            <w:shd w:val="clear" w:color="auto" w:fill="F2F2F2"/>
          </w:tcPr>
          <w:p w14:paraId="5ABB0459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53A2A944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224474DD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1016580470"/>
              <w:placeholder>
                <w:docPart w:val="7961D6F57FE149389D0AD63EC8C5AE2B"/>
              </w:placeholder>
              <w:showingPlcHdr/>
            </w:sdtPr>
            <w:sdtEndPr/>
            <w:sdtContent>
              <w:p w14:paraId="37440FFD" w14:textId="77777777" w:rsidR="00FD50EA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9261E3F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D50EA" w:rsidRPr="006D5960" w14:paraId="63F4E92B" w14:textId="77777777" w:rsidTr="006366E1">
        <w:tc>
          <w:tcPr>
            <w:tcW w:w="534" w:type="dxa"/>
            <w:shd w:val="clear" w:color="auto" w:fill="F2F2F2"/>
          </w:tcPr>
          <w:p w14:paraId="38900761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0877DB0D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791B27C8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543794693"/>
                <w:placeholder>
                  <w:docPart w:val="7961D6F57FE149389D0AD63EC8C5AE2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21D22E5A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631523017"/>
                <w:placeholder>
                  <w:docPart w:val="7961D6F57FE149389D0AD63EC8C5AE2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748EE91" w14:textId="77777777" w:rsidR="00FD50EA" w:rsidRPr="000167CC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226101518"/>
                <w:placeholder>
                  <w:docPart w:val="7961D6F57FE149389D0AD63EC8C5AE2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FD50EA" w:rsidRPr="006D5960" w14:paraId="2914B44C" w14:textId="77777777" w:rsidTr="006366E1">
        <w:tc>
          <w:tcPr>
            <w:tcW w:w="534" w:type="dxa"/>
            <w:shd w:val="clear" w:color="auto" w:fill="F2F2F2"/>
          </w:tcPr>
          <w:p w14:paraId="45A2152D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7613312B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595225F2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3F86A156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9004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Ö</w:t>
            </w:r>
            <w:r w:rsidR="00FD50EA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2AE833B7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619037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FD50EA" w:rsidRPr="006D5960">
              <w:rPr>
                <w:rFonts w:ascii="Arial" w:hAnsi="Arial" w:cs="Arial"/>
                <w:bCs/>
              </w:rPr>
              <w:br/>
            </w:r>
          </w:p>
        </w:tc>
      </w:tr>
      <w:tr w:rsidR="00FD50EA" w:rsidRPr="006D5960" w14:paraId="758CAA72" w14:textId="77777777" w:rsidTr="006366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557FA9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0F24C6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2902AA7B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EF66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3880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16B6F72C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43501AB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080714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443336246"/>
              <w:placeholder>
                <w:docPart w:val="7961D6F57FE149389D0AD63EC8C5AE2B"/>
              </w:placeholder>
              <w:showingPlcHdr/>
            </w:sdtPr>
            <w:sdtEndPr/>
            <w:sdtContent>
              <w:p w14:paraId="008DB6D2" w14:textId="77777777" w:rsidR="00FD50EA" w:rsidRPr="006D5960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57AB4485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0707EED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200076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1528020311"/>
              <w:placeholder>
                <w:docPart w:val="7961D6F57FE149389D0AD63EC8C5AE2B"/>
              </w:placeholder>
              <w:showingPlcHdr/>
            </w:sdtPr>
            <w:sdtEndPr/>
            <w:sdtContent>
              <w:p w14:paraId="56C242E2" w14:textId="77777777" w:rsidR="00FD50EA" w:rsidRPr="006D5960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FD50EA" w:rsidRPr="006D5960" w14:paraId="1C15AE70" w14:textId="77777777" w:rsidTr="006366E1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73C928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F8D32E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68C6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D50EA">
              <w:rPr>
                <w:rFonts w:ascii="Arial" w:hAnsi="Arial" w:cs="Arial"/>
                <w:bCs/>
              </w:rPr>
              <w:t>Bitte bestätigen Sie, welche der nachfolgenden Merkmale auf die Referenz zutreffen:</w:t>
            </w:r>
          </w:p>
          <w:p w14:paraId="48223E55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4BE2AE1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22727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Beratungsleistungen für ein Krankenhaus, einen Krankenhausverbund oder eine vergleichbare Einrichtung des Gesundheitswesens</w:t>
            </w:r>
          </w:p>
          <w:p w14:paraId="6E7FD812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9911EAE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7085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Projektsteuerungs- oder Projektbegleitungsleistungen</w:t>
            </w:r>
          </w:p>
          <w:p w14:paraId="0F52C1AB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4DC8965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607030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 im Zusammenhang mit baulichen Maßnahmen oder Modernisierungsprojekten</w:t>
            </w:r>
            <w:r w:rsidR="00FD50EA" w:rsidRPr="000167CC">
              <w:rPr>
                <w:rFonts w:ascii="Arial" w:hAnsi="Arial" w:cs="Arial"/>
                <w:bCs/>
              </w:rPr>
              <w:t>.</w:t>
            </w:r>
          </w:p>
          <w:p w14:paraId="4B8FE472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A3BD3E3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2893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Qualitätsmanagement, Qualitätssicherung oder Auditierung</w:t>
            </w:r>
          </w:p>
          <w:p w14:paraId="143C8994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176ABA2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52374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Erstellung von Audit-, Status- oder Projektberichten</w:t>
            </w:r>
          </w:p>
          <w:p w14:paraId="70A360E2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03179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 oder Begleitung bei Veränderungs- oder Organisationsprojekten</w:t>
            </w:r>
          </w:p>
          <w:p w14:paraId="46C8A1D5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9F5393B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0938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0167CC">
              <w:rPr>
                <w:rFonts w:ascii="Arial" w:hAnsi="Arial" w:cs="Arial"/>
                <w:bCs/>
              </w:rPr>
              <w:t xml:space="preserve">Referenzgeber (Unternehmen) und ein </w:t>
            </w:r>
            <w:r w:rsidR="00FD50EA" w:rsidRPr="000167CC">
              <w:rPr>
                <w:rFonts w:ascii="Arial" w:hAnsi="Arial" w:cs="Arial"/>
                <w:bCs/>
              </w:rPr>
              <w:lastRenderedPageBreak/>
              <w:t>Ansprechpartner mit T</w:t>
            </w:r>
            <w:r w:rsidR="00FD50EA">
              <w:rPr>
                <w:rFonts w:ascii="Arial" w:hAnsi="Arial" w:cs="Arial"/>
                <w:bCs/>
              </w:rPr>
              <w:t>elefonnummer beim Referenzgeber</w:t>
            </w:r>
          </w:p>
          <w:p w14:paraId="6FA13F88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03304413"/>
                <w:placeholder>
                  <w:docPart w:val="0DBA06C74F6745AB99878CECDB1B55EA"/>
                </w:placeholder>
                <w:showingPlcHdr/>
              </w:sdtPr>
              <w:sdtEndPr/>
              <w:sdtContent>
                <w:r w:rsidR="00FD50EA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80F3FF7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D50EA" w:rsidRPr="006D5960" w14:paraId="15C5AC99" w14:textId="77777777" w:rsidTr="006366E1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D1D203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A726FF8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FD50EA">
              <w:rPr>
                <w:rFonts w:ascii="Arial" w:hAnsi="Arial" w:cs="Arial"/>
              </w:rPr>
              <w:t>Kurzbeschreibung des Referenzprojekts</w:t>
            </w:r>
          </w:p>
        </w:tc>
        <w:sdt>
          <w:sdtPr>
            <w:rPr>
              <w:rFonts w:ascii="Arial" w:hAnsi="Arial" w:cs="Arial"/>
              <w:bCs/>
            </w:rPr>
            <w:id w:val="507949143"/>
            <w:placeholder>
              <w:docPart w:val="A3A8675329FE453B9DBD01AFD09619FB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33E3D62" w14:textId="77777777" w:rsidR="00FD50EA" w:rsidRPr="00FD50EA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727C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63A041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66079343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4BA94D47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br w:type="page"/>
      </w:r>
      <w:r w:rsidRPr="006D5960">
        <w:rPr>
          <w:rFonts w:ascii="Arial" w:hAnsi="Arial" w:cs="Arial"/>
        </w:rPr>
        <w:lastRenderedPageBreak/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39067D3A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FD50EA" w:rsidRPr="006D5960" w14:paraId="4AA5AA09" w14:textId="77777777" w:rsidTr="006366E1">
        <w:tc>
          <w:tcPr>
            <w:tcW w:w="9464" w:type="dxa"/>
            <w:gridSpan w:val="3"/>
            <w:shd w:val="clear" w:color="auto" w:fill="F2F2F2"/>
          </w:tcPr>
          <w:p w14:paraId="5D5CC2AF" w14:textId="1B4613D3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 xml:space="preserve">Referenzprojekt 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FD50EA" w:rsidRPr="006D5960" w14:paraId="1D1D8E66" w14:textId="77777777" w:rsidTr="006366E1">
        <w:tc>
          <w:tcPr>
            <w:tcW w:w="534" w:type="dxa"/>
            <w:shd w:val="clear" w:color="auto" w:fill="F2F2F2"/>
          </w:tcPr>
          <w:p w14:paraId="5078FBC7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4C5FD955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14217C21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543410550"/>
                <w:placeholder>
                  <w:docPart w:val="5C6DC46F450449FFADCB2C336BB04DD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63A3C731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D50EA" w:rsidRPr="006D5960" w14:paraId="5C6358DE" w14:textId="77777777" w:rsidTr="006366E1">
        <w:tc>
          <w:tcPr>
            <w:tcW w:w="534" w:type="dxa"/>
            <w:shd w:val="clear" w:color="auto" w:fill="F2F2F2"/>
          </w:tcPr>
          <w:p w14:paraId="11ECB29A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408C85BA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69F30ADB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750400144"/>
              <w:placeholder>
                <w:docPart w:val="5C6DC46F450449FFADCB2C336BB04DDB"/>
              </w:placeholder>
              <w:showingPlcHdr/>
            </w:sdtPr>
            <w:sdtEndPr/>
            <w:sdtContent>
              <w:p w14:paraId="2BF46F0B" w14:textId="77777777" w:rsidR="00FD50EA" w:rsidRPr="006D5960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5B54B9A8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D50EA" w:rsidRPr="006D5960" w14:paraId="31684C8A" w14:textId="77777777" w:rsidTr="006366E1">
        <w:tc>
          <w:tcPr>
            <w:tcW w:w="534" w:type="dxa"/>
            <w:shd w:val="clear" w:color="auto" w:fill="F2F2F2"/>
          </w:tcPr>
          <w:p w14:paraId="6A5519A2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5DC545A6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740DDD6C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118421300"/>
              <w:placeholder>
                <w:docPart w:val="5C6DC46F450449FFADCB2C336BB04DDB"/>
              </w:placeholder>
              <w:showingPlcHdr/>
            </w:sdtPr>
            <w:sdtEndPr/>
            <w:sdtContent>
              <w:p w14:paraId="52F47C8F" w14:textId="77777777" w:rsidR="00FD50EA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85B4B66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D50EA" w:rsidRPr="006D5960" w14:paraId="0EB4257C" w14:textId="77777777" w:rsidTr="006366E1">
        <w:tc>
          <w:tcPr>
            <w:tcW w:w="534" w:type="dxa"/>
            <w:shd w:val="clear" w:color="auto" w:fill="F2F2F2"/>
          </w:tcPr>
          <w:p w14:paraId="094D24BA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6F8697D5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197BC349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516385508"/>
                <w:placeholder>
                  <w:docPart w:val="5C6DC46F450449FFADCB2C336BB04DD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3BFF9991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530784937"/>
                <w:placeholder>
                  <w:docPart w:val="5C6DC46F450449FFADCB2C336BB04DD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57B3258B" w14:textId="77777777" w:rsidR="00FD50EA" w:rsidRPr="000167CC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073466801"/>
                <w:placeholder>
                  <w:docPart w:val="5C6DC46F450449FFADCB2C336BB04DDB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FD50EA" w:rsidRPr="006D5960" w14:paraId="31338450" w14:textId="77777777" w:rsidTr="006366E1">
        <w:tc>
          <w:tcPr>
            <w:tcW w:w="534" w:type="dxa"/>
            <w:shd w:val="clear" w:color="auto" w:fill="F2F2F2"/>
          </w:tcPr>
          <w:p w14:paraId="300EAD50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3E1B906F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4280B8E8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5F427A2A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850222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Ö</w:t>
            </w:r>
            <w:r w:rsidR="00FD50EA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14558DF4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7967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FD50EA" w:rsidRPr="006D5960">
              <w:rPr>
                <w:rFonts w:ascii="Arial" w:hAnsi="Arial" w:cs="Arial"/>
                <w:bCs/>
              </w:rPr>
              <w:br/>
            </w:r>
          </w:p>
        </w:tc>
      </w:tr>
      <w:tr w:rsidR="00FD50EA" w:rsidRPr="006D5960" w14:paraId="1D274E6E" w14:textId="77777777" w:rsidTr="006366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67AD28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6AA4EF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4A4630A7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499E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493068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08A5E8CD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FE0AF01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0720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287236410"/>
              <w:placeholder>
                <w:docPart w:val="5C6DC46F450449FFADCB2C336BB04DDB"/>
              </w:placeholder>
              <w:showingPlcHdr/>
            </w:sdtPr>
            <w:sdtEndPr/>
            <w:sdtContent>
              <w:p w14:paraId="49A6A27A" w14:textId="77777777" w:rsidR="00FD50EA" w:rsidRPr="006D5960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18B40D2C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E6A0535" w14:textId="77777777" w:rsidR="00FD50EA" w:rsidRPr="006D5960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066915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331224630"/>
              <w:placeholder>
                <w:docPart w:val="5C6DC46F450449FFADCB2C336BB04DDB"/>
              </w:placeholder>
              <w:showingPlcHdr/>
            </w:sdtPr>
            <w:sdtEndPr/>
            <w:sdtContent>
              <w:p w14:paraId="5456B33F" w14:textId="77777777" w:rsidR="00FD50EA" w:rsidRPr="006D5960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FD50EA" w:rsidRPr="006D5960" w14:paraId="4B4B4D20" w14:textId="77777777" w:rsidTr="006366E1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F8A3F0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B5D6B9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5B50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D50EA">
              <w:rPr>
                <w:rFonts w:ascii="Arial" w:hAnsi="Arial" w:cs="Arial"/>
                <w:bCs/>
              </w:rPr>
              <w:t>Bitte bestätigen Sie, welche der nachfolgenden Merkmale auf die Referenz zutreffen:</w:t>
            </w:r>
          </w:p>
          <w:p w14:paraId="1FEAD951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F9FB652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60291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Beratungsleistungen für ein Krankenhaus, einen Krankenhausverbund oder eine vergleichbare Einrichtung des Gesundheitswesens</w:t>
            </w:r>
          </w:p>
          <w:p w14:paraId="7D221C9C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0B08F0D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315842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Projektsteuerungs- oder Projektbegleitungsleistungen</w:t>
            </w:r>
          </w:p>
          <w:p w14:paraId="306C9B4C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18E8794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396744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 im Zusammenhang mit baulichen Maßnahmen oder Modernisierungsprojekten</w:t>
            </w:r>
            <w:r w:rsidR="00FD50EA" w:rsidRPr="000167CC">
              <w:rPr>
                <w:rFonts w:ascii="Arial" w:hAnsi="Arial" w:cs="Arial"/>
                <w:bCs/>
              </w:rPr>
              <w:t>.</w:t>
            </w:r>
          </w:p>
          <w:p w14:paraId="63F411DA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55DD747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10638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Qualitätsmanagement, Qualitätssicherung oder Auditierung</w:t>
            </w:r>
          </w:p>
          <w:p w14:paraId="1C1874AB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1408E99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93644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Erstellung von Audit-, Status- oder Projektberichten</w:t>
            </w:r>
          </w:p>
          <w:p w14:paraId="54AB728D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16114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>
              <w:rPr>
                <w:rFonts w:ascii="Arial" w:hAnsi="Arial" w:cs="Arial"/>
                <w:bCs/>
              </w:rPr>
              <w:t xml:space="preserve"> </w:t>
            </w:r>
            <w:r w:rsidR="00FD50EA" w:rsidRPr="00FD50EA">
              <w:rPr>
                <w:rFonts w:ascii="Arial" w:hAnsi="Arial" w:cs="Arial"/>
                <w:bCs/>
              </w:rPr>
              <w:t>Beratung oder Begleitung bei Veränderungs- oder Organisationsprojekten</w:t>
            </w:r>
          </w:p>
          <w:p w14:paraId="50566583" w14:textId="77777777" w:rsidR="00FD50EA" w:rsidRPr="006D5960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D8127B6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541891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50EA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FD50EA" w:rsidRPr="006D5960">
              <w:rPr>
                <w:rFonts w:ascii="Arial" w:hAnsi="Arial" w:cs="Arial"/>
                <w:bCs/>
              </w:rPr>
              <w:t xml:space="preserve"> </w:t>
            </w:r>
            <w:r w:rsidR="00FD50EA" w:rsidRPr="000167CC">
              <w:rPr>
                <w:rFonts w:ascii="Arial" w:hAnsi="Arial" w:cs="Arial"/>
                <w:bCs/>
              </w:rPr>
              <w:t xml:space="preserve">Referenzgeber (Unternehmen) und ein </w:t>
            </w:r>
            <w:r w:rsidR="00FD50EA" w:rsidRPr="000167CC">
              <w:rPr>
                <w:rFonts w:ascii="Arial" w:hAnsi="Arial" w:cs="Arial"/>
                <w:bCs/>
              </w:rPr>
              <w:lastRenderedPageBreak/>
              <w:t>Ansprechpartner mit T</w:t>
            </w:r>
            <w:r w:rsidR="00FD50EA">
              <w:rPr>
                <w:rFonts w:ascii="Arial" w:hAnsi="Arial" w:cs="Arial"/>
                <w:bCs/>
              </w:rPr>
              <w:t>elefonnummer beim Referenzgeber</w:t>
            </w:r>
          </w:p>
          <w:p w14:paraId="7EDD31C7" w14:textId="77777777" w:rsidR="00FD50EA" w:rsidRDefault="00C33B5C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395131347"/>
                <w:placeholder>
                  <w:docPart w:val="C9689D572D16413EBBD2F7A43DF8BE84"/>
                </w:placeholder>
                <w:showingPlcHdr/>
              </w:sdtPr>
              <w:sdtEndPr/>
              <w:sdtContent>
                <w:r w:rsidR="00FD50EA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06CB9622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D50EA" w:rsidRPr="006D5960" w14:paraId="0BA4E504" w14:textId="77777777" w:rsidTr="006366E1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DA9600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B93B84" w14:textId="77777777" w:rsidR="00FD50EA" w:rsidRDefault="00FD50EA" w:rsidP="006366E1">
            <w:pPr>
              <w:spacing w:after="0" w:line="240" w:lineRule="auto"/>
              <w:rPr>
                <w:rFonts w:ascii="Arial" w:hAnsi="Arial" w:cs="Arial"/>
              </w:rPr>
            </w:pPr>
            <w:r w:rsidRPr="00FD50EA">
              <w:rPr>
                <w:rFonts w:ascii="Arial" w:hAnsi="Arial" w:cs="Arial"/>
              </w:rPr>
              <w:t>Kurzbeschreibung des Referenzprojekts</w:t>
            </w:r>
          </w:p>
        </w:tc>
        <w:sdt>
          <w:sdtPr>
            <w:rPr>
              <w:rFonts w:ascii="Arial" w:hAnsi="Arial" w:cs="Arial"/>
              <w:bCs/>
            </w:rPr>
            <w:id w:val="585424182"/>
            <w:placeholder>
              <w:docPart w:val="FF2E58A113DB4E1EA6E656F8CC1D3DD8"/>
            </w:placeholder>
            <w:showingPlcHdr/>
            <w:text/>
          </w:sdtPr>
          <w:sdtEndPr/>
          <w:sdtContent>
            <w:tc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B2D15A9" w14:textId="77777777" w:rsidR="00FD50EA" w:rsidRPr="00FD50EA" w:rsidRDefault="00FD50EA" w:rsidP="006366E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727C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2C8FBF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5A935F7D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2C314BA" w14:textId="77777777" w:rsidR="00193848" w:rsidRPr="003F3CC9" w:rsidRDefault="00C33B5C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70FF06FF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D672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0C38682D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CCC6" w14:textId="68A306FA" w:rsidR="006D5960" w:rsidRPr="006D5960" w:rsidRDefault="00FD50EA" w:rsidP="006D5960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>PAGE   \* MERGEFORMAT</w:instrText>
    </w:r>
    <w:r w:rsidR="006D5960"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1</w:t>
    </w:r>
    <w:r w:rsidR="006D5960" w:rsidRPr="006D5960">
      <w:rPr>
        <w:rFonts w:ascii="Arial" w:hAnsi="Arial" w:cs="Arial"/>
        <w:szCs w:val="20"/>
      </w:rPr>
      <w:fldChar w:fldCharType="end"/>
    </w:r>
    <w:r w:rsidR="006D5960" w:rsidRPr="006D5960">
      <w:rPr>
        <w:rFonts w:ascii="Arial" w:hAnsi="Arial" w:cs="Arial"/>
        <w:szCs w:val="20"/>
      </w:rPr>
      <w:t xml:space="preserve">/ </w:t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 xml:space="preserve"> NUMPAGES   \* MERGEFORMAT </w:instrText>
    </w:r>
    <w:r w:rsidR="006D5960"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3</w:t>
    </w:r>
    <w:r w:rsidR="006D5960" w:rsidRPr="006D5960">
      <w:rPr>
        <w:rFonts w:ascii="Arial" w:hAnsi="Arial" w:cs="Arial"/>
        <w:szCs w:val="20"/>
      </w:rPr>
      <w:fldChar w:fldCharType="end"/>
    </w:r>
  </w:p>
  <w:p w14:paraId="7F878FEF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B79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5F0F0A6F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A24" w14:textId="488AEFEC" w:rsidR="006D5960" w:rsidRPr="006D5960" w:rsidRDefault="00BC622E" w:rsidP="006D596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B7E835" wp14:editId="3072BDBF">
          <wp:simplePos x="0" y="0"/>
          <wp:positionH relativeFrom="page">
            <wp:posOffset>5080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 w:rsidR="00447848">
      <w:rPr>
        <w:rFonts w:ascii="Arial" w:hAnsi="Arial" w:cs="Arial"/>
        <w:b/>
        <w:sz w:val="20"/>
        <w:szCs w:val="20"/>
      </w:rPr>
      <w:t>0</w:t>
    </w:r>
    <w:r w:rsidR="00FD50EA">
      <w:rPr>
        <w:rFonts w:ascii="Arial" w:hAnsi="Arial" w:cs="Arial"/>
        <w:b/>
        <w:sz w:val="20"/>
        <w:szCs w:val="20"/>
      </w:rPr>
      <w:t>9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</w:p>
  <w:p w14:paraId="7C9CCB12" w14:textId="3C960169" w:rsidR="002F0E84" w:rsidRPr="006D5960" w:rsidRDefault="00342BC0" w:rsidP="006D5960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FD50EA">
      <w:rPr>
        <w:rFonts w:ascii="Arial" w:hAnsi="Arial" w:cs="Arial"/>
        <w:sz w:val="20"/>
        <w:szCs w:val="20"/>
      </w:rPr>
      <w:t>104/26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61971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101216104">
    <w:abstractNumId w:val="11"/>
  </w:num>
  <w:num w:numId="3" w16cid:durableId="1333021761">
    <w:abstractNumId w:val="16"/>
  </w:num>
  <w:num w:numId="4" w16cid:durableId="1966504770">
    <w:abstractNumId w:val="7"/>
  </w:num>
  <w:num w:numId="5" w16cid:durableId="632174459">
    <w:abstractNumId w:val="24"/>
  </w:num>
  <w:num w:numId="6" w16cid:durableId="1243491004">
    <w:abstractNumId w:val="19"/>
  </w:num>
  <w:num w:numId="7" w16cid:durableId="957563223">
    <w:abstractNumId w:val="15"/>
  </w:num>
  <w:num w:numId="8" w16cid:durableId="1332680706">
    <w:abstractNumId w:val="23"/>
  </w:num>
  <w:num w:numId="9" w16cid:durableId="1629051264">
    <w:abstractNumId w:val="17"/>
  </w:num>
  <w:num w:numId="10" w16cid:durableId="1645155950">
    <w:abstractNumId w:val="8"/>
  </w:num>
  <w:num w:numId="11" w16cid:durableId="1857113196">
    <w:abstractNumId w:val="1"/>
  </w:num>
  <w:num w:numId="12" w16cid:durableId="111168848">
    <w:abstractNumId w:val="21"/>
  </w:num>
  <w:num w:numId="13" w16cid:durableId="1113129481">
    <w:abstractNumId w:val="20"/>
  </w:num>
  <w:num w:numId="14" w16cid:durableId="21130357">
    <w:abstractNumId w:val="14"/>
  </w:num>
  <w:num w:numId="15" w16cid:durableId="615911265">
    <w:abstractNumId w:val="9"/>
  </w:num>
  <w:num w:numId="16" w16cid:durableId="899634075">
    <w:abstractNumId w:val="4"/>
  </w:num>
  <w:num w:numId="17" w16cid:durableId="211769323">
    <w:abstractNumId w:val="6"/>
  </w:num>
  <w:num w:numId="18" w16cid:durableId="105851000">
    <w:abstractNumId w:val="2"/>
  </w:num>
  <w:num w:numId="19" w16cid:durableId="1541242141">
    <w:abstractNumId w:val="22"/>
  </w:num>
  <w:num w:numId="20" w16cid:durableId="1687443109">
    <w:abstractNumId w:val="18"/>
  </w:num>
  <w:num w:numId="21" w16cid:durableId="1813910105">
    <w:abstractNumId w:val="12"/>
  </w:num>
  <w:num w:numId="22" w16cid:durableId="1908421157">
    <w:abstractNumId w:val="13"/>
  </w:num>
  <w:num w:numId="23" w16cid:durableId="1823111281">
    <w:abstractNumId w:val="10"/>
  </w:num>
  <w:num w:numId="24" w16cid:durableId="1789935197">
    <w:abstractNumId w:val="5"/>
  </w:num>
  <w:num w:numId="25" w16cid:durableId="125940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YRxVALLHqkZReW68qbgUOaMyV66wkkkkpPv9W7gzghFLfu4BaiqSdppZMPmjEJEmC2lXdmdD3Q/SV5K4fnl5w==" w:salt="twU7v3Jgas7DuP+pi9zLsw==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00ED0"/>
    <w:rsid w:val="000167CC"/>
    <w:rsid w:val="00024FEA"/>
    <w:rsid w:val="0003257C"/>
    <w:rsid w:val="00033EB1"/>
    <w:rsid w:val="00043640"/>
    <w:rsid w:val="000504C1"/>
    <w:rsid w:val="000529A5"/>
    <w:rsid w:val="00056846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150AB"/>
    <w:rsid w:val="001272A1"/>
    <w:rsid w:val="001314AC"/>
    <w:rsid w:val="001334BA"/>
    <w:rsid w:val="001340FE"/>
    <w:rsid w:val="00135292"/>
    <w:rsid w:val="00137C63"/>
    <w:rsid w:val="00142071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90A73"/>
    <w:rsid w:val="00193848"/>
    <w:rsid w:val="001973F7"/>
    <w:rsid w:val="00197EB1"/>
    <w:rsid w:val="001A2D77"/>
    <w:rsid w:val="001A7604"/>
    <w:rsid w:val="001B3B57"/>
    <w:rsid w:val="001B4CE8"/>
    <w:rsid w:val="001C48DA"/>
    <w:rsid w:val="001C6885"/>
    <w:rsid w:val="001C6FB9"/>
    <w:rsid w:val="001D3710"/>
    <w:rsid w:val="001D7ED9"/>
    <w:rsid w:val="001E070E"/>
    <w:rsid w:val="001E08CA"/>
    <w:rsid w:val="001E21AC"/>
    <w:rsid w:val="002034C2"/>
    <w:rsid w:val="00221970"/>
    <w:rsid w:val="00230159"/>
    <w:rsid w:val="002334B4"/>
    <w:rsid w:val="00240D2E"/>
    <w:rsid w:val="0025181B"/>
    <w:rsid w:val="00256534"/>
    <w:rsid w:val="0026651D"/>
    <w:rsid w:val="002708A9"/>
    <w:rsid w:val="002723B1"/>
    <w:rsid w:val="00275934"/>
    <w:rsid w:val="00275A79"/>
    <w:rsid w:val="00276EF1"/>
    <w:rsid w:val="00290688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316C"/>
    <w:rsid w:val="003F638E"/>
    <w:rsid w:val="00401B91"/>
    <w:rsid w:val="00405020"/>
    <w:rsid w:val="00410F56"/>
    <w:rsid w:val="0041747D"/>
    <w:rsid w:val="00420182"/>
    <w:rsid w:val="00437FC3"/>
    <w:rsid w:val="00442F57"/>
    <w:rsid w:val="004457AF"/>
    <w:rsid w:val="00447848"/>
    <w:rsid w:val="00451C2F"/>
    <w:rsid w:val="004617D8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11EC3"/>
    <w:rsid w:val="00527D35"/>
    <w:rsid w:val="00535953"/>
    <w:rsid w:val="005370F7"/>
    <w:rsid w:val="0054325F"/>
    <w:rsid w:val="005442BB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06648"/>
    <w:rsid w:val="00711451"/>
    <w:rsid w:val="00715539"/>
    <w:rsid w:val="00716CE9"/>
    <w:rsid w:val="00721167"/>
    <w:rsid w:val="00726C3C"/>
    <w:rsid w:val="00734BAF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3E37"/>
    <w:rsid w:val="008B5C5A"/>
    <w:rsid w:val="008B6DD3"/>
    <w:rsid w:val="008C3565"/>
    <w:rsid w:val="008F1173"/>
    <w:rsid w:val="008F4A94"/>
    <w:rsid w:val="0090427D"/>
    <w:rsid w:val="0091678F"/>
    <w:rsid w:val="00921D57"/>
    <w:rsid w:val="00936F88"/>
    <w:rsid w:val="00941F1E"/>
    <w:rsid w:val="00943741"/>
    <w:rsid w:val="00981B70"/>
    <w:rsid w:val="00991503"/>
    <w:rsid w:val="00991597"/>
    <w:rsid w:val="0099275A"/>
    <w:rsid w:val="00993CB5"/>
    <w:rsid w:val="00995DE0"/>
    <w:rsid w:val="009A0427"/>
    <w:rsid w:val="009A4A78"/>
    <w:rsid w:val="009B4F7C"/>
    <w:rsid w:val="009E3A64"/>
    <w:rsid w:val="00A07886"/>
    <w:rsid w:val="00A11CC2"/>
    <w:rsid w:val="00A149F5"/>
    <w:rsid w:val="00A21BA9"/>
    <w:rsid w:val="00A21F22"/>
    <w:rsid w:val="00A32513"/>
    <w:rsid w:val="00A36EA6"/>
    <w:rsid w:val="00A42586"/>
    <w:rsid w:val="00A74804"/>
    <w:rsid w:val="00A87AB1"/>
    <w:rsid w:val="00A900DF"/>
    <w:rsid w:val="00AA1D95"/>
    <w:rsid w:val="00AB75B6"/>
    <w:rsid w:val="00AB7B13"/>
    <w:rsid w:val="00AC6853"/>
    <w:rsid w:val="00AD5771"/>
    <w:rsid w:val="00AE697D"/>
    <w:rsid w:val="00AF0627"/>
    <w:rsid w:val="00B05494"/>
    <w:rsid w:val="00B063F7"/>
    <w:rsid w:val="00B10716"/>
    <w:rsid w:val="00B15EBA"/>
    <w:rsid w:val="00B173AD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806F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C622E"/>
    <w:rsid w:val="00BD29D5"/>
    <w:rsid w:val="00BD3546"/>
    <w:rsid w:val="00BE6AA2"/>
    <w:rsid w:val="00BE7783"/>
    <w:rsid w:val="00BE7D87"/>
    <w:rsid w:val="00BF50B5"/>
    <w:rsid w:val="00C02CF5"/>
    <w:rsid w:val="00C12696"/>
    <w:rsid w:val="00C13525"/>
    <w:rsid w:val="00C16C45"/>
    <w:rsid w:val="00C20118"/>
    <w:rsid w:val="00C20850"/>
    <w:rsid w:val="00C26587"/>
    <w:rsid w:val="00C33298"/>
    <w:rsid w:val="00C33B5C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3897"/>
    <w:rsid w:val="00D9432B"/>
    <w:rsid w:val="00D97EF4"/>
    <w:rsid w:val="00DA224A"/>
    <w:rsid w:val="00DA240D"/>
    <w:rsid w:val="00DA52AA"/>
    <w:rsid w:val="00DA6C15"/>
    <w:rsid w:val="00DD3BA5"/>
    <w:rsid w:val="00DD4C2E"/>
    <w:rsid w:val="00DE66B7"/>
    <w:rsid w:val="00E0452E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0E85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90C85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D50EA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49AB7F5"/>
  <w15:docId w15:val="{15BD6127-E2C2-4331-8E9F-7076C8F7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5575B522504164939F63C4C39377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CABCE-DABE-42CD-B49A-80A467C29CA7}"/>
      </w:docPartPr>
      <w:docPartBody>
        <w:p w:rsidR="000F5B9D" w:rsidRDefault="00F37CE3" w:rsidP="00F37CE3">
          <w:pPr>
            <w:pStyle w:val="D95575B522504164939F63C4C393776D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2B02ED-5ED9-45CE-84EF-64209F38976B}"/>
      </w:docPartPr>
      <w:docPartBody>
        <w:p w:rsidR="005E2979" w:rsidRDefault="005E2979">
          <w:r w:rsidRPr="0072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61D6F57FE149389D0AD63EC8C5A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D2BBD-4264-4949-8BEF-1739A84D011D}"/>
      </w:docPartPr>
      <w:docPartBody>
        <w:p w:rsidR="005E2979" w:rsidRDefault="005E2979" w:rsidP="005E2979">
          <w:pPr>
            <w:pStyle w:val="7961D6F57FE149389D0AD63EC8C5AE2B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BA06C74F6745AB99878CECDB1B55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C574EF-F958-4548-A98D-DE6CDF19F99C}"/>
      </w:docPartPr>
      <w:docPartBody>
        <w:p w:rsidR="005E2979" w:rsidRDefault="005E2979" w:rsidP="005E2979">
          <w:pPr>
            <w:pStyle w:val="0DBA06C74F6745AB99878CECDB1B55EA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A8675329FE453B9DBD01AFD09619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79253E-D519-42BE-BABF-8BE7A364CE08}"/>
      </w:docPartPr>
      <w:docPartBody>
        <w:p w:rsidR="005E2979" w:rsidRDefault="005E2979" w:rsidP="005E2979">
          <w:pPr>
            <w:pStyle w:val="A3A8675329FE453B9DBD01AFD09619FB"/>
          </w:pPr>
          <w:r w:rsidRPr="0072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6DC46F450449FFADCB2C336BB04D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6E08CF-E2B1-4862-8F55-3A4B6241818D}"/>
      </w:docPartPr>
      <w:docPartBody>
        <w:p w:rsidR="005E2979" w:rsidRDefault="005E2979" w:rsidP="005E2979">
          <w:pPr>
            <w:pStyle w:val="5C6DC46F450449FFADCB2C336BB04DDB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689D572D16413EBBD2F7A43DF8B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4CDCB7-A119-465F-9B04-E50ED40D2616}"/>
      </w:docPartPr>
      <w:docPartBody>
        <w:p w:rsidR="005E2979" w:rsidRDefault="005E2979" w:rsidP="005E2979">
          <w:pPr>
            <w:pStyle w:val="C9689D572D16413EBBD2F7A43DF8BE84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2E58A113DB4E1EA6E656F8CC1D3D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D778D-5314-43B9-9DBD-AB8BD3755958}"/>
      </w:docPartPr>
      <w:docPartBody>
        <w:p w:rsidR="005E2979" w:rsidRDefault="005E2979" w:rsidP="005E2979">
          <w:pPr>
            <w:pStyle w:val="FF2E58A113DB4E1EA6E656F8CC1D3DD8"/>
          </w:pPr>
          <w:r w:rsidRPr="0072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0F5B9D"/>
    <w:rsid w:val="00137C63"/>
    <w:rsid w:val="00282ACC"/>
    <w:rsid w:val="005E2979"/>
    <w:rsid w:val="009B4F7C"/>
    <w:rsid w:val="00F37CE3"/>
    <w:rsid w:val="00F461F5"/>
    <w:rsid w:val="00F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E2979"/>
    <w:rPr>
      <w:color w:val="808080"/>
    </w:rPr>
  </w:style>
  <w:style w:type="paragraph" w:customStyle="1" w:styleId="D95575B522504164939F63C4C393776D">
    <w:name w:val="D95575B522504164939F63C4C393776D"/>
    <w:rsid w:val="00F37CE3"/>
    <w:pPr>
      <w:spacing w:after="160" w:line="259" w:lineRule="auto"/>
    </w:pPr>
  </w:style>
  <w:style w:type="paragraph" w:customStyle="1" w:styleId="7961D6F57FE149389D0AD63EC8C5AE2B">
    <w:name w:val="7961D6F57FE149389D0AD63EC8C5AE2B"/>
    <w:rsid w:val="005E29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DBA06C74F6745AB99878CECDB1B55EA">
    <w:name w:val="0DBA06C74F6745AB99878CECDB1B55EA"/>
    <w:rsid w:val="005E29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3A8675329FE453B9DBD01AFD09619FB">
    <w:name w:val="A3A8675329FE453B9DBD01AFD09619FB"/>
    <w:rsid w:val="005E29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C6DC46F450449FFADCB2C336BB04DDB">
    <w:name w:val="5C6DC46F450449FFADCB2C336BB04DDB"/>
    <w:rsid w:val="005E29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9689D572D16413EBBD2F7A43DF8BE84">
    <w:name w:val="C9689D572D16413EBBD2F7A43DF8BE84"/>
    <w:rsid w:val="005E29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F2E58A113DB4E1EA6E656F8CC1D3DD8">
    <w:name w:val="FF2E58A113DB4E1EA6E656F8CC1D3DD8"/>
    <w:rsid w:val="005E2979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2E20-017A-4CD4-B223-D1EE007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6</Pages>
  <Words>820</Words>
  <Characters>5167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19</cp:revision>
  <cp:lastPrinted>2016-10-13T10:20:00Z</cp:lastPrinted>
  <dcterms:created xsi:type="dcterms:W3CDTF">2020-10-14T12:43:00Z</dcterms:created>
  <dcterms:modified xsi:type="dcterms:W3CDTF">2026-07-15T14:25:00Z</dcterms:modified>
</cp:coreProperties>
</file>